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027FA7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027FA7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01E00D56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4B4F6E">
        <w:rPr>
          <w:rFonts w:asciiTheme="minorHAnsi" w:hAnsiTheme="minorHAnsi" w:cstheme="minorBidi"/>
          <w:b/>
          <w:bCs/>
          <w:sz w:val="22"/>
          <w:szCs w:val="22"/>
        </w:rPr>
        <w:t>piekarstwo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6FA7B15A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027FA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piekarstwo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642E1E87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027F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piekarstwo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207951B7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BF13" w14:textId="77777777" w:rsidR="005D3E8E" w:rsidRDefault="005D3E8E">
      <w:r>
        <w:separator/>
      </w:r>
    </w:p>
  </w:endnote>
  <w:endnote w:type="continuationSeparator" w:id="0">
    <w:p w14:paraId="6A5798D0" w14:textId="77777777" w:rsidR="005D3E8E" w:rsidRDefault="005D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5F9E7" w14:textId="77777777" w:rsidR="005D3E8E" w:rsidRDefault="005D3E8E">
      <w:r>
        <w:separator/>
      </w:r>
    </w:p>
  </w:footnote>
  <w:footnote w:type="continuationSeparator" w:id="0">
    <w:p w14:paraId="37981220" w14:textId="77777777" w:rsidR="005D3E8E" w:rsidRDefault="005D3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27FA7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287D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2673B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4757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4F6E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D3E8E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367A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69A4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A5AA5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624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